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656D9" w14:textId="57D36822" w:rsidR="00BA00AB" w:rsidRDefault="009B51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CRACKENTHORP</w:t>
      </w:r>
      <w:r>
        <w:rPr>
          <w:rFonts w:ascii="Times New Roman" w:hAnsi="Times New Roman" w:cs="Times New Roman"/>
          <w:sz w:val="24"/>
          <w:szCs w:val="24"/>
        </w:rPr>
        <w:t xml:space="preserve">       (fl.1410)</w:t>
      </w:r>
    </w:p>
    <w:p w14:paraId="644EC068" w14:textId="3C3850BD" w:rsidR="009B5186" w:rsidRDefault="009B51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E3F45" w14:textId="214E2764" w:rsidR="009B5186" w:rsidRDefault="009B51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9DB54" w14:textId="52EF85B0" w:rsidR="009B5186" w:rsidRDefault="009B51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Nov.1410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Cumberland and Westmoreland.</w:t>
      </w:r>
    </w:p>
    <w:p w14:paraId="49E89245" w14:textId="7D86979D" w:rsidR="009B5186" w:rsidRDefault="009B51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p.202)</w:t>
      </w:r>
    </w:p>
    <w:p w14:paraId="2F735055" w14:textId="75DD8EBD" w:rsidR="009B5186" w:rsidRDefault="009B51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9DBE6" w14:textId="2835EE7B" w:rsidR="009B5186" w:rsidRDefault="009B51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0ABC0D" w14:textId="1D6C2ADB" w:rsidR="009B5186" w:rsidRPr="009B5186" w:rsidRDefault="009B51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2022</w:t>
      </w:r>
    </w:p>
    <w:sectPr w:rsidR="009B5186" w:rsidRPr="009B51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1C5E0" w14:textId="77777777" w:rsidR="009B5186" w:rsidRDefault="009B5186" w:rsidP="009139A6">
      <w:r>
        <w:separator/>
      </w:r>
    </w:p>
  </w:endnote>
  <w:endnote w:type="continuationSeparator" w:id="0">
    <w:p w14:paraId="1ADF4FE7" w14:textId="77777777" w:rsidR="009B5186" w:rsidRDefault="009B51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5B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4A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AA3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E76C2" w14:textId="77777777" w:rsidR="009B5186" w:rsidRDefault="009B5186" w:rsidP="009139A6">
      <w:r>
        <w:separator/>
      </w:r>
    </w:p>
  </w:footnote>
  <w:footnote w:type="continuationSeparator" w:id="0">
    <w:p w14:paraId="45FF3F3F" w14:textId="77777777" w:rsidR="009B5186" w:rsidRDefault="009B51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38E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E41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D58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86"/>
    <w:rsid w:val="000666E0"/>
    <w:rsid w:val="002510B7"/>
    <w:rsid w:val="005C130B"/>
    <w:rsid w:val="00826F5C"/>
    <w:rsid w:val="009139A6"/>
    <w:rsid w:val="009448BB"/>
    <w:rsid w:val="009B518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25766"/>
  <w15:chartTrackingRefBased/>
  <w15:docId w15:val="{433D364D-C038-4BC0-AA4D-4F0B5EF9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2022-04-21T19:52:00Z</dcterms:created>
  <dcterms:modified xsi:type="dcterms:W3CDTF">2022-04-21T19:54:00Z</dcterms:modified>
</cp:coreProperties>
</file>